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1DD47" w14:textId="1AF7472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 xml:space="preserve">3GPP </w:t>
      </w:r>
      <w:r w:rsidR="005B31AF"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 #</w:t>
      </w:r>
      <w:r w:rsidR="005B31AF">
        <w:rPr>
          <w:b/>
          <w:noProof/>
          <w:sz w:val="24"/>
        </w:rPr>
        <w:t>136</w:t>
      </w:r>
      <w:r w:rsidR="009D6017">
        <w:rPr>
          <w:rFonts w:hint="eastAsia"/>
          <w:b/>
          <w:noProof/>
          <w:sz w:val="24"/>
          <w:lang w:eastAsia="zh-CN"/>
        </w:rPr>
        <w:t>AH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2000746</w:t>
      </w:r>
    </w:p>
    <w:p w14:paraId="10D29196" w14:textId="2DB40C94" w:rsidR="006A45BA" w:rsidRPr="006A45BA" w:rsidRDefault="009D601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Incheon, Korean</w:t>
      </w:r>
      <w:r w:rsidRPr="00C63CCE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January 12th</w:t>
      </w:r>
      <w:r w:rsidRPr="005A20D3">
        <w:rPr>
          <w:rFonts w:cs="Arial"/>
          <w:b/>
          <w:noProof/>
          <w:sz w:val="24"/>
        </w:rPr>
        <w:t>, 20</w:t>
      </w:r>
      <w:r>
        <w:rPr>
          <w:rFonts w:cs="Arial"/>
          <w:b/>
          <w:noProof/>
          <w:sz w:val="24"/>
        </w:rPr>
        <w:t>20</w:t>
      </w:r>
      <w:r w:rsidRPr="00DA5468">
        <w:rPr>
          <w:rFonts w:cs="Arial"/>
          <w:b/>
          <w:noProof/>
          <w:sz w:val="24"/>
        </w:rPr>
        <w:t xml:space="preserve">           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0676" w:rsidRPr="00870676">
        <w:rPr>
          <w:rFonts w:ascii="Arial" w:eastAsia="Batang" w:hAnsi="Arial"/>
          <w:b/>
          <w:lang w:val="en-US" w:eastAsia="zh-CN"/>
        </w:rPr>
        <w:t>China Mobile</w:t>
      </w:r>
    </w:p>
    <w:p w14:paraId="182BF579" w14:textId="68D1B34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A0A38" w:rsidRPr="00BA0A38">
        <w:rPr>
          <w:rFonts w:ascii="Arial" w:eastAsia="Batang" w:hAnsi="Arial" w:cs="Arial"/>
          <w:b/>
          <w:lang w:eastAsia="zh-CN"/>
        </w:rPr>
        <w:t>N7/N40 Interfaces Enhancements to Support GERAN and UTRAN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a9"/>
          </w:rPr>
          <w:t>3GPP TR 21.900</w:t>
        </w:r>
      </w:hyperlink>
    </w:p>
    <w:p w14:paraId="6137F4DE" w14:textId="1B9AD54B" w:rsidR="003F268E" w:rsidRPr="00BA3A53" w:rsidRDefault="008A76FD" w:rsidP="00DC6654">
      <w:pPr>
        <w:pStyle w:val="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C6654" w:rsidRPr="00DC6654">
        <w:rPr>
          <w:lang w:eastAsia="zh-CN"/>
        </w:rPr>
        <w:t xml:space="preserve">N7/N40 </w:t>
      </w:r>
      <w:r w:rsidR="00A251FA">
        <w:rPr>
          <w:lang w:eastAsia="zh-CN"/>
        </w:rPr>
        <w:t>I</w:t>
      </w:r>
      <w:r w:rsidR="00DC6654" w:rsidRPr="00DC6654">
        <w:rPr>
          <w:lang w:eastAsia="zh-CN"/>
        </w:rPr>
        <w:t>nterface</w:t>
      </w:r>
      <w:r w:rsidR="00B46599">
        <w:rPr>
          <w:lang w:eastAsia="zh-CN"/>
        </w:rPr>
        <w:t>s</w:t>
      </w:r>
      <w:r w:rsidR="00DC6654" w:rsidRPr="00DC6654">
        <w:rPr>
          <w:lang w:eastAsia="zh-CN"/>
        </w:rPr>
        <w:t xml:space="preserve"> </w:t>
      </w:r>
      <w:r w:rsidR="00A251FA">
        <w:rPr>
          <w:lang w:eastAsia="zh-CN"/>
        </w:rPr>
        <w:t xml:space="preserve">Enhancements </w:t>
      </w:r>
      <w:r w:rsidR="00DC6654" w:rsidRPr="00DC6654">
        <w:rPr>
          <w:lang w:eastAsia="zh-CN"/>
        </w:rPr>
        <w:t xml:space="preserve">to </w:t>
      </w:r>
      <w:r w:rsidR="00A251FA">
        <w:rPr>
          <w:lang w:eastAsia="zh-CN"/>
        </w:rPr>
        <w:t>S</w:t>
      </w:r>
      <w:r w:rsidR="00DC6654" w:rsidRPr="00DC6654">
        <w:rPr>
          <w:lang w:eastAsia="zh-CN"/>
        </w:rPr>
        <w:t xml:space="preserve">upport </w:t>
      </w:r>
      <w:r w:rsidR="00A251FA">
        <w:rPr>
          <w:lang w:eastAsia="zh-CN"/>
        </w:rPr>
        <w:t>GERAN and UTRAN</w:t>
      </w:r>
    </w:p>
    <w:p w14:paraId="7F340802" w14:textId="026C0AE5" w:rsidR="00A251FA" w:rsidRPr="00A251FA" w:rsidRDefault="00E13CB2" w:rsidP="00A251FA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251FA">
        <w:t>NIESGU</w:t>
      </w:r>
    </w:p>
    <w:p w14:paraId="030B0B39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3EBB2304" w14:textId="38B07ADE" w:rsidR="003C3831" w:rsidRDefault="003C3831" w:rsidP="003C3831">
      <w:pPr>
        <w:rPr>
          <w:lang w:eastAsia="zh-CN"/>
        </w:rPr>
      </w:pPr>
      <w:r w:rsidRPr="004372EE">
        <w:t xml:space="preserve">To simplify the network architecture and network </w:t>
      </w:r>
      <w:r w:rsidRPr="004372EE">
        <w:rPr>
          <w:rFonts w:hint="eastAsia"/>
          <w:lang w:eastAsia="zh-CN"/>
        </w:rPr>
        <w:t>management</w:t>
      </w:r>
      <w:r w:rsidR="00782664" w:rsidRPr="00782664">
        <w:rPr>
          <w:lang w:eastAsia="zh-CN"/>
        </w:rPr>
        <w:t xml:space="preserve"> </w:t>
      </w:r>
      <w:r w:rsidR="00782664">
        <w:rPr>
          <w:lang w:eastAsia="zh-CN"/>
        </w:rPr>
        <w:t>when 5GS is deployed</w:t>
      </w:r>
      <w:r w:rsidR="00782664">
        <w:rPr>
          <w:rFonts w:hint="eastAsia"/>
          <w:lang w:val="en-US" w:eastAsia="zh-CN"/>
        </w:rPr>
        <w:t xml:space="preserve"> </w:t>
      </w:r>
      <w:r w:rsidR="00782664">
        <w:rPr>
          <w:lang w:val="en-US" w:eastAsia="zh-CN"/>
        </w:rPr>
        <w:t>and 2G or 3G still exists in their network</w:t>
      </w:r>
      <w:r w:rsidRPr="004372EE">
        <w:t xml:space="preserve">, operators would like </w:t>
      </w:r>
      <w:r w:rsidRPr="004372EE">
        <w:rPr>
          <w:rFonts w:hint="eastAsia"/>
          <w:lang w:eastAsia="zh-CN"/>
        </w:rPr>
        <w:t>t</w:t>
      </w:r>
      <w:r w:rsidRPr="004372EE">
        <w:rPr>
          <w:lang w:eastAsia="zh-CN"/>
        </w:rPr>
        <w:t xml:space="preserve">o </w:t>
      </w:r>
      <w:r w:rsidR="0095404B">
        <w:rPr>
          <w:lang w:eastAsia="zh-CN"/>
        </w:rPr>
        <w:t xml:space="preserve">be able to </w:t>
      </w:r>
      <w:r w:rsidRPr="004372EE">
        <w:t xml:space="preserve">deploy a combined node </w:t>
      </w:r>
      <w:r w:rsidR="00CA0A28" w:rsidRPr="004372EE">
        <w:t xml:space="preserve">serving </w:t>
      </w:r>
      <w:r w:rsidRPr="004372EE">
        <w:t xml:space="preserve">as </w:t>
      </w:r>
      <w:r w:rsidR="002B3250" w:rsidRPr="004372EE">
        <w:t xml:space="preserve">both </w:t>
      </w:r>
      <w:r w:rsidRPr="004372EE">
        <w:t>SMF+PGW-C</w:t>
      </w:r>
      <w:r w:rsidR="00CA0A28" w:rsidRPr="004372EE">
        <w:t xml:space="preserve"> and PGW</w:t>
      </w:r>
      <w:r w:rsidRPr="004372EE">
        <w:t>-C, to simultaneously serve 2</w:t>
      </w:r>
      <w:r w:rsidRPr="004372EE">
        <w:rPr>
          <w:rFonts w:hint="eastAsia"/>
          <w:lang w:eastAsia="zh-CN"/>
        </w:rPr>
        <w:t>G</w:t>
      </w:r>
      <w:r w:rsidRPr="004372EE">
        <w:t>/3G/4G/5G users.</w:t>
      </w:r>
    </w:p>
    <w:p w14:paraId="2C3B2BCB" w14:textId="2216952A" w:rsidR="003C3831" w:rsidRDefault="003C3831" w:rsidP="003C3831">
      <w:pPr>
        <w:rPr>
          <w:lang w:eastAsia="zh-CN"/>
        </w:rPr>
      </w:pPr>
      <w:r>
        <w:rPr>
          <w:lang w:eastAsia="zh-CN"/>
        </w:rPr>
        <w:t xml:space="preserve">However, as shown in Table 1, </w:t>
      </w:r>
      <w:r w:rsidR="0095404B">
        <w:rPr>
          <w:lang w:eastAsia="zh-CN"/>
        </w:rPr>
        <w:t xml:space="preserve">per </w:t>
      </w:r>
      <w:r>
        <w:rPr>
          <w:lang w:eastAsia="zh-CN"/>
        </w:rPr>
        <w:t xml:space="preserve">current 3GPP </w:t>
      </w:r>
      <w:r>
        <w:rPr>
          <w:rFonts w:hint="eastAsia"/>
          <w:lang w:eastAsia="zh-CN"/>
        </w:rPr>
        <w:t>specification,</w:t>
      </w:r>
      <w:r>
        <w:rPr>
          <w:lang w:eastAsia="zh-CN"/>
        </w:rPr>
        <w:t xml:space="preserve"> the policy control interface and charging interface</w:t>
      </w:r>
      <w:r w:rsidR="0095404B">
        <w:rPr>
          <w:lang w:eastAsia="zh-CN"/>
        </w:rPr>
        <w:t>s differ</w:t>
      </w:r>
      <w:r>
        <w:rPr>
          <w:lang w:eastAsia="zh-CN"/>
        </w:rPr>
        <w:t>.</w:t>
      </w:r>
    </w:p>
    <w:p w14:paraId="750BCE54" w14:textId="77777777" w:rsidR="003C3831" w:rsidRPr="00B9052B" w:rsidRDefault="003C3831" w:rsidP="003C3831">
      <w:pPr>
        <w:pStyle w:val="TF"/>
        <w:overflowPunct/>
        <w:autoSpaceDE/>
        <w:autoSpaceDN/>
        <w:adjustRightInd/>
        <w:textAlignment w:val="auto"/>
        <w:rPr>
          <w:rFonts w:eastAsia="Times New Roman"/>
          <w:lang w:val="x-none" w:eastAsia="en-US"/>
        </w:rPr>
      </w:pPr>
      <w:r w:rsidRPr="00B9052B">
        <w:rPr>
          <w:rFonts w:eastAsia="Times New Roman"/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14:paraId="6DD96CD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B9052B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2B3250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08FDE3A2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Policy Control Interface</w:t>
            </w:r>
          </w:p>
        </w:tc>
        <w:tc>
          <w:tcPr>
            <w:tcW w:w="1985" w:type="dxa"/>
            <w:shd w:val="clear" w:color="auto" w:fill="auto"/>
          </w:tcPr>
          <w:p w14:paraId="0619B62F" w14:textId="7777777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Charging Interface</w:t>
            </w:r>
          </w:p>
        </w:tc>
        <w:tc>
          <w:tcPr>
            <w:tcW w:w="2693" w:type="dxa"/>
            <w:shd w:val="clear" w:color="auto" w:fill="auto"/>
          </w:tcPr>
          <w:p w14:paraId="236ED476" w14:textId="7777777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Note</w:t>
            </w:r>
          </w:p>
        </w:tc>
      </w:tr>
      <w:tr w:rsidR="002B3250" w14:paraId="2F9E8B85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6CDB1CD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Ga (Offline Charging)</w:t>
            </w:r>
          </w:p>
          <w:p w14:paraId="2CEDDF89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Gy (Online Charging)</w:t>
            </w:r>
          </w:p>
        </w:tc>
        <w:tc>
          <w:tcPr>
            <w:tcW w:w="2693" w:type="dxa"/>
            <w:shd w:val="clear" w:color="auto" w:fill="auto"/>
          </w:tcPr>
          <w:p w14:paraId="3CA5619D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Diameter based interface using the DRAs for diameter signalling routing</w:t>
            </w:r>
          </w:p>
        </w:tc>
      </w:tr>
      <w:tr w:rsidR="002B3250" w14:paraId="5389752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PGW-C</w:t>
            </w:r>
            <w:r w:rsidR="00BD13B3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57653FF4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Nchf (</w:t>
            </w:r>
            <w:r w:rsidR="007D18F5">
              <w:rPr>
                <w:lang w:eastAsia="en-US"/>
              </w:rPr>
              <w:t xml:space="preserve">Convergent </w:t>
            </w:r>
            <w:r w:rsidRPr="00B9052B">
              <w:rPr>
                <w:lang w:eastAsia="en-US"/>
              </w:rPr>
              <w:t xml:space="preserve"> Charging)</w:t>
            </w:r>
          </w:p>
        </w:tc>
        <w:tc>
          <w:tcPr>
            <w:tcW w:w="2693" w:type="dxa"/>
            <w:shd w:val="clear" w:color="auto" w:fill="auto"/>
          </w:tcPr>
          <w:p w14:paraId="266A353F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Service based interfaces using NRFs for 5GC NFs discovery and selection</w:t>
            </w:r>
          </w:p>
        </w:tc>
      </w:tr>
    </w:tbl>
    <w:p w14:paraId="5B60F72B" w14:textId="77777777" w:rsidR="003C3831" w:rsidRDefault="003C3831" w:rsidP="003C3831">
      <w:pPr>
        <w:rPr>
          <w:lang w:eastAsia="zh-CN"/>
        </w:rPr>
      </w:pPr>
    </w:p>
    <w:p w14:paraId="487E3D83" w14:textId="4BFAA389" w:rsidR="00BD6BA0" w:rsidRPr="00BD6BA0" w:rsidRDefault="00BD6BA0" w:rsidP="00BD6BA0">
      <w:pPr>
        <w:rPr>
          <w:color w:val="000000"/>
          <w:lang w:eastAsia="zh-CN"/>
        </w:rPr>
      </w:pPr>
      <w:r w:rsidRPr="00496A41">
        <w:rPr>
          <w:color w:val="000000"/>
          <w:lang w:eastAsia="zh-CN"/>
        </w:rPr>
        <w:t xml:space="preserve">To simplify the network </w:t>
      </w:r>
      <w:r w:rsidR="002B2B66">
        <w:rPr>
          <w:color w:val="000000"/>
          <w:lang w:eastAsia="zh-CN"/>
        </w:rPr>
        <w:t>deployments</w:t>
      </w:r>
      <w:r w:rsidR="002B2B66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and reduce </w:t>
      </w:r>
      <w:r w:rsidRPr="00496A41">
        <w:rPr>
          <w:rFonts w:hint="eastAsia"/>
          <w:color w:val="000000"/>
          <w:lang w:eastAsia="zh-CN"/>
        </w:rPr>
        <w:t>CAPEX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and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for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the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operators</w:t>
      </w:r>
      <w:r w:rsidRPr="00496A41">
        <w:rPr>
          <w:color w:val="000000"/>
          <w:lang w:eastAsia="zh-CN"/>
        </w:rPr>
        <w:t xml:space="preserve">, it is </w:t>
      </w:r>
      <w:r w:rsidR="00625145">
        <w:rPr>
          <w:color w:val="000000"/>
          <w:lang w:eastAsia="zh-CN"/>
        </w:rPr>
        <w:t>beneficial</w:t>
      </w:r>
      <w:r w:rsidR="00625145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to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>use</w:t>
      </w:r>
      <w:r w:rsidR="0008358C" w:rsidRPr="00496A41">
        <w:rPr>
          <w:color w:val="000000"/>
          <w:lang w:eastAsia="zh-CN"/>
        </w:rPr>
        <w:t xml:space="preserve"> of</w:t>
      </w:r>
      <w:r w:rsidRPr="00496A41">
        <w:rPr>
          <w:color w:val="000000"/>
          <w:lang w:eastAsia="zh-CN"/>
        </w:rPr>
        <w:t xml:space="preserve"> the N7 interface for policy control in 2/3/4/5G accesses, and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 xml:space="preserve">use </w:t>
      </w:r>
      <w:r w:rsidR="0008358C" w:rsidRPr="00496A41">
        <w:rPr>
          <w:color w:val="000000"/>
          <w:lang w:eastAsia="zh-CN"/>
        </w:rPr>
        <w:t xml:space="preserve">of </w:t>
      </w:r>
      <w:r w:rsidRPr="00496A41">
        <w:rPr>
          <w:color w:val="000000"/>
          <w:lang w:eastAsia="zh-CN"/>
        </w:rPr>
        <w:t>the N40 interface for charging in 2/3/4/5G accesses</w:t>
      </w:r>
      <w:r w:rsidR="00537A7E" w:rsidRPr="00496A41">
        <w:rPr>
          <w:color w:val="000000"/>
          <w:lang w:eastAsia="zh-CN"/>
        </w:rPr>
        <w:t xml:space="preserve">, the main </w:t>
      </w:r>
      <w:r w:rsidR="002B2B66">
        <w:rPr>
          <w:color w:val="000000"/>
          <w:lang w:eastAsia="zh-CN"/>
        </w:rPr>
        <w:t>impact being</w:t>
      </w:r>
      <w:r w:rsidR="00537A7E" w:rsidRPr="00496A41">
        <w:rPr>
          <w:color w:val="000000"/>
          <w:lang w:eastAsia="zh-CN"/>
        </w:rPr>
        <w:t xml:space="preserve"> that PGW support</w:t>
      </w:r>
      <w:r w:rsidR="002B2B66">
        <w:rPr>
          <w:color w:val="000000"/>
          <w:lang w:eastAsia="zh-CN"/>
        </w:rPr>
        <w:t>s</w:t>
      </w:r>
      <w:r w:rsidR="00537A7E" w:rsidRPr="00496A41">
        <w:rPr>
          <w:color w:val="000000"/>
          <w:lang w:eastAsia="zh-CN"/>
        </w:rPr>
        <w:t xml:space="preserve"> N7 and N40 interfaces. </w:t>
      </w:r>
    </w:p>
    <w:p w14:paraId="007903AA" w14:textId="7C4015F2" w:rsidR="003C3831" w:rsidRDefault="0082575B" w:rsidP="00306D66">
      <w:r>
        <w:t>This will beneficially allow</w:t>
      </w:r>
      <w:r w:rsidR="003C3831">
        <w:t xml:space="preserve"> PCF and CHF to handle  UEs </w:t>
      </w:r>
      <w:r>
        <w:t xml:space="preserve">using 2G/3G </w:t>
      </w:r>
      <w:r w:rsidR="003C3831">
        <w:t xml:space="preserve">and </w:t>
      </w:r>
      <w:r>
        <w:t xml:space="preserve">therefore </w:t>
      </w:r>
      <w:r w:rsidR="003C3831">
        <w:t>separate PCRF and OCS/</w:t>
      </w:r>
      <w:r w:rsidR="007D18F5">
        <w:t xml:space="preserve">OFCS </w:t>
      </w:r>
      <w:r w:rsidR="003C3831">
        <w:t xml:space="preserve">are not required. </w:t>
      </w:r>
    </w:p>
    <w:p w14:paraId="158C071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37F8E282" w14:textId="77777777" w:rsidR="005D32B8" w:rsidRDefault="001E7868" w:rsidP="005E1DE3">
      <w:r w:rsidRPr="00496A41">
        <w:t>This work item aims at specify</w:t>
      </w:r>
      <w:r w:rsidR="005E1DE3" w:rsidRPr="00496A41">
        <w:t>ing a mechani</w:t>
      </w:r>
      <w:r w:rsidR="000E12E2" w:rsidRPr="00496A41">
        <w:t>s</w:t>
      </w:r>
      <w:r w:rsidR="00C4715D" w:rsidRPr="00496A41">
        <w:t>m</w:t>
      </w:r>
      <w:r w:rsidR="005E1DE3" w:rsidRPr="00496A41">
        <w:t xml:space="preserve"> that would allow </w:t>
      </w:r>
      <w:r w:rsidR="0052131F" w:rsidRPr="00496A41">
        <w:t xml:space="preserve">to </w:t>
      </w:r>
      <w:r w:rsidR="00C97056" w:rsidRPr="00496A41">
        <w:t>extend</w:t>
      </w:r>
      <w:r w:rsidR="00C4715D" w:rsidRPr="00496A41">
        <w:t xml:space="preserve"> </w:t>
      </w:r>
      <w:r w:rsidR="00C4715D" w:rsidRPr="00496A41">
        <w:rPr>
          <w:rFonts w:hint="eastAsia"/>
          <w:lang w:eastAsia="zh-CN"/>
        </w:rPr>
        <w:t>N</w:t>
      </w:r>
      <w:r w:rsidR="00C4715D" w:rsidRPr="00496A41">
        <w:t xml:space="preserve">7/N40 </w:t>
      </w:r>
      <w:r w:rsidR="00C4715D" w:rsidRPr="00496A41">
        <w:rPr>
          <w:rFonts w:hint="eastAsia"/>
          <w:lang w:eastAsia="zh-CN"/>
        </w:rPr>
        <w:t>i</w:t>
      </w:r>
      <w:r w:rsidR="00C4715D" w:rsidRPr="00496A41">
        <w:t>nterfaces</w:t>
      </w:r>
      <w:r w:rsidR="00C97056" w:rsidRPr="00496A41">
        <w:t xml:space="preserve"> to support</w:t>
      </w:r>
      <w:r w:rsidR="00C4715D" w:rsidRPr="00496A41">
        <w:t xml:space="preserve"> 2</w:t>
      </w:r>
      <w:r w:rsidR="00CA5CCA" w:rsidRPr="00496A41">
        <w:t>G</w:t>
      </w:r>
      <w:r w:rsidR="00C4715D" w:rsidRPr="00496A41">
        <w:t>/3G</w:t>
      </w:r>
      <w:r w:rsidR="0052131F" w:rsidRPr="00496A41">
        <w:t>.</w:t>
      </w:r>
      <w:r w:rsidRPr="00496A41">
        <w:t xml:space="preserve"> </w:t>
      </w:r>
      <w:r w:rsidR="005D32B8" w:rsidRPr="00496A41">
        <w:rPr>
          <w:bCs/>
        </w:rPr>
        <w:t xml:space="preserve">The work may </w:t>
      </w:r>
      <w:r w:rsidR="005D32B8" w:rsidRPr="00496A41">
        <w:rPr>
          <w:rFonts w:hint="eastAsia"/>
          <w:bCs/>
          <w:lang w:eastAsia="zh-CN"/>
        </w:rPr>
        <w:t>contain</w:t>
      </w:r>
      <w:r w:rsidR="005D32B8" w:rsidRPr="00496A41">
        <w:rPr>
          <w:bCs/>
          <w:lang w:eastAsia="zh-CN"/>
        </w:rPr>
        <w:t xml:space="preserve"> the following aspects:</w:t>
      </w:r>
    </w:p>
    <w:p w14:paraId="6216774E" w14:textId="77777777" w:rsidR="005D32B8" w:rsidRDefault="005D32B8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shd w:val="clear" w:color="auto" w:fill="FFFFFF"/>
        </w:rPr>
        <w:t>Support of RAT Type for 2G/3G on N7</w:t>
      </w:r>
      <w:r w:rsidR="0000402D">
        <w:t>/N40</w:t>
      </w:r>
      <w:r>
        <w:rPr>
          <w:color w:val="000000"/>
          <w:shd w:val="clear" w:color="auto" w:fill="FFFFFF"/>
        </w:rPr>
        <w:t>.</w:t>
      </w:r>
    </w:p>
    <w:p w14:paraId="12EBE2A0" w14:textId="77777777" w:rsidR="005D32B8" w:rsidRDefault="00CA5CCA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lang w:eastAsia="ja-JP"/>
        </w:rPr>
        <w:t>S</w:t>
      </w:r>
      <w:r w:rsidR="005D32B8" w:rsidRPr="005D32B8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of </w:t>
      </w:r>
      <w:r w:rsidR="005D32B8" w:rsidRPr="005D32B8">
        <w:rPr>
          <w:color w:val="000000"/>
          <w:lang w:eastAsia="ja-JP"/>
        </w:rPr>
        <w:t xml:space="preserve">location change report of RAI, and SGSN level for </w:t>
      </w:r>
      <w:r>
        <w:rPr>
          <w:color w:val="000000"/>
          <w:shd w:val="clear" w:color="auto" w:fill="FFFFFF"/>
        </w:rPr>
        <w:t xml:space="preserve">2G/3G </w:t>
      </w:r>
      <w:r>
        <w:rPr>
          <w:color w:val="000000"/>
          <w:lang w:eastAsia="ja-JP"/>
        </w:rPr>
        <w:t>on N7</w:t>
      </w:r>
      <w:r w:rsidR="0000402D">
        <w:t>/N40</w:t>
      </w:r>
      <w:r w:rsidR="005D32B8" w:rsidRPr="005D32B8">
        <w:rPr>
          <w:color w:val="000000"/>
          <w:lang w:eastAsia="ja-JP"/>
        </w:rPr>
        <w:t>.</w:t>
      </w:r>
    </w:p>
    <w:p w14:paraId="7E61CE31" w14:textId="09E5538A" w:rsidR="005D32B8" w:rsidRDefault="005D32B8" w:rsidP="00B8102C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5D32B8">
        <w:rPr>
          <w:color w:val="000000"/>
          <w:lang w:eastAsia="ja-JP"/>
        </w:rPr>
        <w:t>Selection of PGW supporting N7 vs</w:t>
      </w:r>
      <w:r w:rsidR="002C0702">
        <w:rPr>
          <w:color w:val="000000"/>
          <w:lang w:eastAsia="ja-JP"/>
        </w:rPr>
        <w:t>.</w:t>
      </w:r>
      <w:r w:rsidRPr="005D32B8">
        <w:rPr>
          <w:color w:val="000000"/>
          <w:lang w:eastAsia="ja-JP"/>
        </w:rPr>
        <w:t xml:space="preserve"> those supporting Gx/Gy</w:t>
      </w:r>
      <w:r>
        <w:rPr>
          <w:color w:val="000000"/>
          <w:lang w:eastAsia="ja-JP"/>
        </w:rPr>
        <w:t xml:space="preserve"> </w:t>
      </w:r>
      <w:r w:rsidR="00CA5CCA">
        <w:rPr>
          <w:color w:val="000000"/>
          <w:lang w:eastAsia="ja-JP"/>
        </w:rPr>
        <w:t>without impact on UE.</w:t>
      </w:r>
    </w:p>
    <w:p w14:paraId="0930253D" w14:textId="4196E185" w:rsidR="005D32B8" w:rsidRDefault="00CA5CCA" w:rsidP="00CA5CCA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CA5CCA">
        <w:rPr>
          <w:color w:val="000000"/>
          <w:lang w:eastAsia="ja-JP"/>
        </w:rPr>
        <w:t>Creati</w:t>
      </w:r>
      <w:r w:rsidR="002C0702">
        <w:rPr>
          <w:color w:val="000000"/>
          <w:lang w:eastAsia="ja-JP"/>
        </w:rPr>
        <w:t>o</w:t>
      </w:r>
      <w:r w:rsidRPr="00CA5CCA">
        <w:rPr>
          <w:color w:val="000000"/>
          <w:lang w:eastAsia="ja-JP"/>
        </w:rPr>
        <w:t>n of PDU Session ID for the</w:t>
      </w:r>
      <w:r w:rsidR="0041462F">
        <w:rPr>
          <w:color w:val="000000"/>
          <w:lang w:eastAsia="ja-JP"/>
        </w:rPr>
        <w:t xml:space="preserve"> UE</w:t>
      </w:r>
      <w:r w:rsidRPr="00CA5CCA">
        <w:rPr>
          <w:color w:val="000000"/>
          <w:lang w:eastAsia="ja-JP"/>
        </w:rPr>
        <w:t xml:space="preserve"> by the PGW</w:t>
      </w:r>
      <w:r w:rsidR="002C0702">
        <w:rPr>
          <w:color w:val="000000"/>
          <w:lang w:eastAsia="ja-JP"/>
        </w:rPr>
        <w:t>.</w:t>
      </w:r>
      <w:r w:rsidRPr="00CA5CCA">
        <w:rPr>
          <w:color w:val="000000"/>
          <w:lang w:eastAsia="ja-JP"/>
        </w:rPr>
        <w:t xml:space="preserve"> </w:t>
      </w:r>
    </w:p>
    <w:p w14:paraId="441A95E5" w14:textId="66D8D01D" w:rsidR="00496A41" w:rsidRDefault="00496A41" w:rsidP="005E1DE3">
      <w:pPr>
        <w:rPr>
          <w:lang w:eastAsia="zh-CN"/>
        </w:rPr>
      </w:pPr>
      <w:r>
        <w:t>Interworking between 2G</w:t>
      </w:r>
      <w:r>
        <w:rPr>
          <w:rFonts w:hint="eastAsia"/>
          <w:lang w:eastAsia="zh-CN"/>
        </w:rPr>
        <w:t>/</w:t>
      </w:r>
      <w:r w:rsidR="00897009">
        <w:rPr>
          <w:lang w:eastAsia="zh-CN"/>
        </w:rPr>
        <w:t xml:space="preserve">3G and </w:t>
      </w:r>
      <w:r w:rsidR="00151AF9">
        <w:rPr>
          <w:lang w:eastAsia="zh-CN"/>
        </w:rPr>
        <w:t>4G/</w:t>
      </w:r>
      <w:r>
        <w:rPr>
          <w:lang w:eastAsia="zh-CN"/>
        </w:rPr>
        <w:t>5G is out of scope.</w:t>
      </w:r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496A41" w:rsidRDefault="00D731C4" w:rsidP="00251D80">
            <w:pPr>
              <w:spacing w:after="0"/>
            </w:pPr>
            <w:r w:rsidRPr="00496A41">
              <w:t>23.060</w:t>
            </w:r>
          </w:p>
          <w:p w14:paraId="4BECBDA6" w14:textId="77777777" w:rsidR="005C0E34" w:rsidRPr="00496A41" w:rsidRDefault="005C0E34" w:rsidP="00251D80">
            <w:pPr>
              <w:spacing w:after="0"/>
            </w:pPr>
            <w:r w:rsidRPr="00496A41">
              <w:t>23.</w:t>
            </w:r>
            <w:r w:rsidR="00D731C4" w:rsidRPr="00496A41">
              <w:t>401</w:t>
            </w:r>
          </w:p>
          <w:p w14:paraId="543479EC" w14:textId="77777777" w:rsidR="00D731C4" w:rsidRPr="00496A41" w:rsidRDefault="00D731C4" w:rsidP="00251D80">
            <w:pPr>
              <w:spacing w:after="0"/>
            </w:pPr>
            <w:r w:rsidRPr="00496A41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496A41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77777777" w:rsidR="00067741" w:rsidRPr="00BA3374" w:rsidRDefault="00870676" w:rsidP="0033027D">
      <w:pPr>
        <w:ind w:right="-99"/>
      </w:pPr>
      <w:r>
        <w:t>Aihua</w:t>
      </w:r>
      <w:r w:rsidR="00BA3374" w:rsidRPr="00BA3374">
        <w:t xml:space="preserve">, </w:t>
      </w:r>
      <w:r>
        <w:t>Li</w:t>
      </w:r>
      <w:r w:rsidR="00BA3374" w:rsidRPr="00BA3374">
        <w:t xml:space="preserve">, </w:t>
      </w:r>
      <w:r>
        <w:t>China Mobile</w:t>
      </w:r>
      <w:r w:rsidR="00BA3374" w:rsidRPr="00BA3374">
        <w:t xml:space="preserve">, </w:t>
      </w:r>
      <w:r>
        <w:t>liaihua@</w:t>
      </w:r>
      <w:r w:rsidR="00BA3374" w:rsidRPr="00BA3374">
        <w:t xml:space="preserve"> </w:t>
      </w:r>
      <w:r>
        <w:t>chinamobile.</w:t>
      </w:r>
      <w:r w:rsidR="00BA3374" w:rsidRPr="00BA3374">
        <w:t>com</w:t>
      </w:r>
    </w:p>
    <w:p w14:paraId="403E3BE2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77777777" w:rsidR="006E1FDA" w:rsidRPr="00BA3374" w:rsidRDefault="00BA3374" w:rsidP="00BA3374">
      <w:pPr>
        <w:ind w:right="-99"/>
      </w:pPr>
      <w:r w:rsidRPr="00BA3374">
        <w:t>SA2.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77777777" w:rsidR="00CA5CCA" w:rsidRPr="00B76BA3" w:rsidRDefault="00CA5CCA" w:rsidP="00901F3F">
      <w:pPr>
        <w:rPr>
          <w:lang w:val="en-US"/>
        </w:rPr>
      </w:pPr>
      <w:r w:rsidRPr="00496A41">
        <w:rPr>
          <w:lang w:val="en-US"/>
        </w:rPr>
        <w:t>SA5</w:t>
      </w:r>
      <w:r w:rsidR="00B76BA3" w:rsidRPr="00496A41">
        <w:rPr>
          <w:lang w:val="en-US"/>
        </w:rPr>
        <w:t xml:space="preserve"> will be involved as needed</w:t>
      </w:r>
      <w:r w:rsidR="00CC6F01" w:rsidRPr="00496A41">
        <w:rPr>
          <w:lang w:val="en-US"/>
        </w:rPr>
        <w:t xml:space="preserve"> </w:t>
      </w:r>
      <w:r w:rsidR="00B76BA3" w:rsidRPr="00496A41">
        <w:rPr>
          <w:lang w:val="en-US"/>
        </w:rPr>
        <w:t xml:space="preserve">on </w:t>
      </w:r>
      <w:r w:rsidRPr="00496A41">
        <w:rPr>
          <w:lang w:val="en-US"/>
        </w:rPr>
        <w:t>charging</w:t>
      </w:r>
      <w:r w:rsidR="00B76BA3" w:rsidRPr="00496A41">
        <w:rPr>
          <w:lang w:val="en-US"/>
        </w:rPr>
        <w:t xml:space="preserve"> aspects</w:t>
      </w:r>
      <w:r w:rsidRPr="00496A41">
        <w:rPr>
          <w:lang w:val="en-US"/>
        </w:rPr>
        <w:t xml:space="preserve">, i.e., </w:t>
      </w:r>
      <w:r w:rsidR="00C97056" w:rsidRPr="00496A41">
        <w:rPr>
          <w:rFonts w:hint="eastAsia"/>
          <w:lang w:val="en-US" w:eastAsia="zh-CN"/>
        </w:rPr>
        <w:t>extension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of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N40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to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support</w:t>
      </w:r>
      <w:r w:rsidR="00C97056" w:rsidRPr="00496A41">
        <w:rPr>
          <w:lang w:val="en-US"/>
        </w:rPr>
        <w:t xml:space="preserve"> </w:t>
      </w:r>
      <w:r w:rsidR="00C97056" w:rsidRPr="00496A41">
        <w:rPr>
          <w:lang w:val="en-US" w:eastAsia="zh-CN"/>
        </w:rPr>
        <w:t>2</w:t>
      </w:r>
      <w:r w:rsidR="00C97056" w:rsidRPr="00496A41">
        <w:rPr>
          <w:rFonts w:hint="eastAsia"/>
          <w:lang w:val="en-US" w:eastAsia="zh-CN"/>
        </w:rPr>
        <w:t>G</w:t>
      </w:r>
      <w:r w:rsidR="00C97056" w:rsidRPr="00496A41">
        <w:rPr>
          <w:lang w:val="en-US" w:eastAsia="zh-CN"/>
        </w:rPr>
        <w:t>/3G</w:t>
      </w:r>
      <w:r w:rsidR="00B76BA3" w:rsidRPr="00496A41">
        <w:rPr>
          <w:lang w:val="en-US"/>
        </w:rPr>
        <w:t>.</w:t>
      </w:r>
      <w:r>
        <w:rPr>
          <w:lang w:val="en-US"/>
        </w:rPr>
        <w:t xml:space="preserve"> </w:t>
      </w:r>
    </w:p>
    <w:p w14:paraId="0C3C0BBA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Default="00870676" w:rsidP="001C5C86">
            <w:pPr>
              <w:pStyle w:val="TAL"/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Default="00870676" w:rsidP="00870676">
            <w:pPr>
              <w:pStyle w:val="TAL"/>
            </w:pPr>
            <w:r w:rsidRPr="00870676">
              <w:t>Ericsson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Default="00870676" w:rsidP="00870676">
            <w:pPr>
              <w:pStyle w:val="TAL"/>
            </w:pPr>
            <w:r w:rsidRPr="00870676">
              <w:t>China Unicom</w:t>
            </w:r>
          </w:p>
        </w:tc>
      </w:tr>
      <w:tr w:rsidR="0048267C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Default="004035E8" w:rsidP="00870676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4035E8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870676" w:rsidRDefault="004035E8" w:rsidP="00870676">
            <w:pPr>
              <w:pStyle w:val="TAL"/>
            </w:pPr>
            <w:r w:rsidRPr="00870676">
              <w:t>Huawei</w:t>
            </w:r>
          </w:p>
        </w:tc>
      </w:tr>
      <w:tr w:rsidR="00025316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Default="00870676" w:rsidP="001C5C86">
            <w:pPr>
              <w:pStyle w:val="TAL"/>
            </w:pPr>
            <w:r w:rsidRPr="00870676">
              <w:t>CATT</w:t>
            </w:r>
          </w:p>
        </w:tc>
      </w:tr>
      <w:tr w:rsidR="00025316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Default="004035E8" w:rsidP="006B1D16">
            <w:pPr>
              <w:pStyle w:val="TAL"/>
            </w:pPr>
            <w:r>
              <w:t>ZTE</w:t>
            </w:r>
          </w:p>
        </w:tc>
      </w:tr>
      <w:tr w:rsidR="00870676" w14:paraId="49B8FE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CAFC" w14:textId="32A22A68" w:rsidR="00870676" w:rsidRPr="00FD6B3A" w:rsidRDefault="00496A41" w:rsidP="00E55924">
            <w:pPr>
              <w:pStyle w:val="TAL"/>
              <w:rPr>
                <w:rFonts w:cs="Arial"/>
              </w:rPr>
            </w:pPr>
            <w:r w:rsidRPr="00C876AC">
              <w:rPr>
                <w:rFonts w:cs="Arial"/>
              </w:rPr>
              <w:t>Cisco Systems</w:t>
            </w:r>
          </w:p>
        </w:tc>
      </w:tr>
      <w:tr w:rsidR="0089700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C876AC" w:rsidRDefault="00897009" w:rsidP="00E55924">
            <w:pPr>
              <w:pStyle w:val="TAL"/>
              <w:rPr>
                <w:rFonts w:cs="Arial"/>
              </w:rPr>
            </w:pPr>
            <w:r w:rsidRPr="00FD6B3A">
              <w:rPr>
                <w:rFonts w:cs="Arial"/>
              </w:rPr>
              <w:t>Samsung</w:t>
            </w:r>
          </w:p>
        </w:tc>
      </w:tr>
      <w:tr w:rsidR="00917B18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FD6B3A" w:rsidRDefault="009661C5" w:rsidP="00917B18">
            <w:pPr>
              <w:pStyle w:val="TAL"/>
              <w:rPr>
                <w:rFonts w:cs="Arial"/>
              </w:rPr>
            </w:pPr>
            <w:r w:rsidRPr="009661C5">
              <w:rPr>
                <w:rFonts w:cs="Arial"/>
              </w:rPr>
              <w:t>CAICT</w:t>
            </w:r>
          </w:p>
        </w:tc>
      </w:tr>
      <w:tr w:rsidR="00606210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756A596" w:rsidR="00606210" w:rsidRPr="00FD6B3A" w:rsidRDefault="00606210" w:rsidP="00917B18">
            <w:pPr>
              <w:pStyle w:val="TAL"/>
              <w:rPr>
                <w:rFonts w:cs="Arial"/>
              </w:rPr>
            </w:pPr>
          </w:p>
        </w:tc>
      </w:tr>
      <w:tr w:rsidR="009661C5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021B4EA0" w:rsidR="009661C5" w:rsidRPr="00FD6B3A" w:rsidRDefault="009661C5" w:rsidP="00917B18">
            <w:pPr>
              <w:pStyle w:val="TAL"/>
              <w:rPr>
                <w:rFonts w:cs="Arial"/>
              </w:rPr>
            </w:pPr>
          </w:p>
        </w:tc>
      </w:tr>
      <w:tr w:rsidR="00917B18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0A6E2" w14:textId="77777777" w:rsidR="00290254" w:rsidRDefault="00290254">
      <w:r>
        <w:separator/>
      </w:r>
    </w:p>
  </w:endnote>
  <w:endnote w:type="continuationSeparator" w:id="0">
    <w:p w14:paraId="40F31E7C" w14:textId="77777777" w:rsidR="00290254" w:rsidRDefault="0029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6934E" w14:textId="77777777" w:rsidR="00290254" w:rsidRDefault="00290254">
      <w:r>
        <w:separator/>
      </w:r>
    </w:p>
  </w:footnote>
  <w:footnote w:type="continuationSeparator" w:id="0">
    <w:p w14:paraId="3F7D7B75" w14:textId="77777777" w:rsidR="00290254" w:rsidRDefault="00290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516D"/>
    <w:rsid w:val="003869D7"/>
    <w:rsid w:val="003A08AA"/>
    <w:rsid w:val="003A0D6C"/>
    <w:rsid w:val="003A1EB0"/>
    <w:rsid w:val="003A77F9"/>
    <w:rsid w:val="003C0F14"/>
    <w:rsid w:val="003C2DA6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6210"/>
    <w:rsid w:val="00611EC4"/>
    <w:rsid w:val="00612542"/>
    <w:rsid w:val="006146D2"/>
    <w:rsid w:val="00616A26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A0EF8"/>
    <w:rsid w:val="006A45BA"/>
    <w:rsid w:val="006A7125"/>
    <w:rsid w:val="006B1D16"/>
    <w:rsid w:val="006B4280"/>
    <w:rsid w:val="006B4B1C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43645"/>
    <w:rsid w:val="00746F46"/>
    <w:rsid w:val="0075252A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37F"/>
    <w:rsid w:val="008D658B"/>
    <w:rsid w:val="008D763B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CFF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58BF"/>
    <w:rsid w:val="00AD0751"/>
    <w:rsid w:val="00AD4E92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267E"/>
    <w:rsid w:val="00B46599"/>
    <w:rsid w:val="00B567D1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C9D"/>
    <w:rsid w:val="00C01E8C"/>
    <w:rsid w:val="00C02DF6"/>
    <w:rsid w:val="00C03E01"/>
    <w:rsid w:val="00C17CDC"/>
    <w:rsid w:val="00C2358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E2F53"/>
    <w:rsid w:val="00CF6810"/>
    <w:rsid w:val="00D06117"/>
    <w:rsid w:val="00D31CC8"/>
    <w:rsid w:val="00D32213"/>
    <w:rsid w:val="00D32678"/>
    <w:rsid w:val="00D40B07"/>
    <w:rsid w:val="00D521C1"/>
    <w:rsid w:val="00D71F40"/>
    <w:rsid w:val="00D731C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1045"/>
    <w:rsid w:val="00E411F9"/>
    <w:rsid w:val="00E52C57"/>
    <w:rsid w:val="00E55924"/>
    <w:rsid w:val="00E57E7D"/>
    <w:rsid w:val="00E70C1C"/>
    <w:rsid w:val="00E84CD8"/>
    <w:rsid w:val="00E90B85"/>
    <w:rsid w:val="00E91679"/>
    <w:rsid w:val="00E92452"/>
    <w:rsid w:val="00E94CC1"/>
    <w:rsid w:val="00E96431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2857"/>
    <w:rsid w:val="00FA386F"/>
    <w:rsid w:val="00FB127E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link w:val="B1Char"/>
    <w:qFormat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303381-985E-4EAE-93E1-F6E641492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4178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user6</cp:lastModifiedBy>
  <cp:revision>3</cp:revision>
  <cp:lastPrinted>2000-02-29T19:31:00Z</cp:lastPrinted>
  <dcterms:created xsi:type="dcterms:W3CDTF">2020-01-07T09:28:00Z</dcterms:created>
  <dcterms:modified xsi:type="dcterms:W3CDTF">2020-01-07T09:28:00Z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